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C47040" w:rsidRPr="00C47040">
        <w:rPr>
          <w:rFonts w:cs="Trebuchet MS"/>
          <w:b/>
          <w:szCs w:val="18"/>
        </w:rPr>
        <w:t xml:space="preserve">PER  </w:t>
      </w:r>
      <w:r w:rsidR="00423C3B" w:rsidRPr="00423C3B">
        <w:rPr>
          <w:rFonts w:cs="Trebuchet MS"/>
          <w:b/>
          <w:szCs w:val="18"/>
        </w:rPr>
        <w:t xml:space="preserve"> PENNE PINEIDER</w:t>
      </w:r>
      <w:r w:rsidR="00423C3B">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lastRenderedPageBreak/>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lastRenderedPageBreak/>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lastRenderedPageBreak/>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lastRenderedPageBreak/>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 xml:space="preserve">di aver preso piena conoscenza della documentazione di gara prendendo atto e accettando le norme che regolano la procedura di gara (ivi incluse le condizioni particolari di esecuzione attinenti </w:t>
      </w:r>
      <w:r w:rsidRPr="005E24A1">
        <w:rPr>
          <w:rFonts w:cs="Trebuchet MS"/>
          <w:szCs w:val="18"/>
        </w:rPr>
        <w:lastRenderedPageBreak/>
        <w:t>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la Consip S.p.A. avrà la facoltà di escutere la cauzione provvisoria eventualmente prestata; inoltre, qualora la non veridicità del contenuto della presente dichiarazione fosse accertata dopo la stipula 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lastRenderedPageBreak/>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9D6" w:rsidRDefault="009A79D6">
      <w:r>
        <w:separator/>
      </w:r>
    </w:p>
  </w:endnote>
  <w:endnote w:type="continuationSeparator" w:id="0">
    <w:p w:rsidR="009A79D6" w:rsidRDefault="009A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 xml:space="preserve">Affidamento diretto  ai sensi dell’art. 36 comma 2 lettera a) del  decreto legislativo 18 aprile 2016  n. 50 per  </w:t>
    </w:r>
    <w:r w:rsidR="00423C3B" w:rsidRPr="00423C3B">
      <w:rPr>
        <w:rFonts w:asciiTheme="majorHAnsi" w:hAnsiTheme="majorHAnsi"/>
        <w:color w:val="808080"/>
        <w:sz w:val="16"/>
        <w:szCs w:val="14"/>
      </w:rPr>
      <w:t xml:space="preserve"> Penne </w:t>
    </w:r>
    <w:r w:rsidR="00423C3B" w:rsidRPr="00423C3B">
      <w:rPr>
        <w:rFonts w:asciiTheme="majorHAnsi" w:hAnsiTheme="majorHAnsi"/>
        <w:color w:val="808080"/>
        <w:sz w:val="16"/>
        <w:szCs w:val="14"/>
      </w:rPr>
      <w:t>Pineider</w:t>
    </w:r>
    <w:bookmarkStart w:id="0" w:name="_GoBack"/>
    <w:bookmarkEnd w:id="0"/>
  </w:p>
  <w:p w:rsidR="00BB7C45"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423C3B">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4836C39E" wp14:editId="77FB5B51">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0EB17E2" wp14:editId="55FFEA54">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423C3B">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9D6" w:rsidRDefault="009A79D6">
      <w:r>
        <w:separator/>
      </w:r>
    </w:p>
  </w:footnote>
  <w:footnote w:type="continuationSeparator" w:id="0">
    <w:p w:rsidR="009A79D6" w:rsidRDefault="009A7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C3B" w:rsidRDefault="00423C3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23C3B"/>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567A1"/>
    <w:rsid w:val="00664665"/>
    <w:rsid w:val="00672323"/>
    <w:rsid w:val="00683454"/>
    <w:rsid w:val="00692F8C"/>
    <w:rsid w:val="00694057"/>
    <w:rsid w:val="006D3342"/>
    <w:rsid w:val="006D6465"/>
    <w:rsid w:val="006D7ED3"/>
    <w:rsid w:val="006E2EB8"/>
    <w:rsid w:val="00723622"/>
    <w:rsid w:val="007301E0"/>
    <w:rsid w:val="00743A99"/>
    <w:rsid w:val="00753363"/>
    <w:rsid w:val="00773942"/>
    <w:rsid w:val="007805FC"/>
    <w:rsid w:val="00787E5D"/>
    <w:rsid w:val="00797D01"/>
    <w:rsid w:val="007C71E4"/>
    <w:rsid w:val="007D6950"/>
    <w:rsid w:val="007E374C"/>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A79D6"/>
    <w:rsid w:val="009B08BD"/>
    <w:rsid w:val="009B2ACE"/>
    <w:rsid w:val="009E75D4"/>
    <w:rsid w:val="009F5645"/>
    <w:rsid w:val="00A06689"/>
    <w:rsid w:val="00A1640C"/>
    <w:rsid w:val="00A32E6B"/>
    <w:rsid w:val="00A52E07"/>
    <w:rsid w:val="00A80B0B"/>
    <w:rsid w:val="00AA4859"/>
    <w:rsid w:val="00AA7CBF"/>
    <w:rsid w:val="00AD665F"/>
    <w:rsid w:val="00AF6114"/>
    <w:rsid w:val="00AF70C3"/>
    <w:rsid w:val="00B23221"/>
    <w:rsid w:val="00B26F2D"/>
    <w:rsid w:val="00B637D3"/>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F0AAF"/>
    <w:rsid w:val="00D03031"/>
    <w:rsid w:val="00D057FC"/>
    <w:rsid w:val="00D234BC"/>
    <w:rsid w:val="00D26865"/>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47D08"/>
    <w:rsid w:val="00E6010C"/>
    <w:rsid w:val="00E6442E"/>
    <w:rsid w:val="00E6519E"/>
    <w:rsid w:val="00E8178C"/>
    <w:rsid w:val="00EA60BE"/>
    <w:rsid w:val="00EB5350"/>
    <w:rsid w:val="00EB7E88"/>
    <w:rsid w:val="00EC4F4F"/>
    <w:rsid w:val="00ED11F3"/>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B9A5A-055D-4D6B-ACFF-C5D7209F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Template>
  <TotalTime>8</TotalTime>
  <Pages>1</Pages>
  <Words>2390</Words>
  <Characters>13628</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15987</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Tiziana Attanasio</cp:lastModifiedBy>
  <cp:revision>11</cp:revision>
  <cp:lastPrinted>2007-12-12T14:57:00Z</cp:lastPrinted>
  <dcterms:created xsi:type="dcterms:W3CDTF">2016-05-09T08:23:00Z</dcterms:created>
  <dcterms:modified xsi:type="dcterms:W3CDTF">2016-09-08T08:54:00Z</dcterms:modified>
</cp:coreProperties>
</file>